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1F" w:rsidRDefault="001B331F" w:rsidP="001B331F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存款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1B331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1B331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both"/>
              <w:rPr>
                <w:sz w:val="18"/>
                <w:szCs w:val="18"/>
              </w:rPr>
            </w:pPr>
            <w:r w:rsidRPr="00691185"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B331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both"/>
              <w:rPr>
                <w:sz w:val="18"/>
                <w:szCs w:val="18"/>
              </w:rPr>
            </w:pPr>
            <w:r w:rsidRPr="00691185"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B331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存款凭证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both"/>
              <w:rPr>
                <w:sz w:val="18"/>
                <w:szCs w:val="18"/>
              </w:rPr>
            </w:pPr>
            <w:r w:rsidRPr="00691185"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B331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both"/>
              <w:rPr>
                <w:sz w:val="18"/>
                <w:szCs w:val="18"/>
              </w:rPr>
            </w:pPr>
            <w:r w:rsidRPr="00691185"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1B331F" w:rsidRDefault="001B331F" w:rsidP="003F3905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1B331F" w:rsidRDefault="001B331F" w:rsidP="003F3905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1B331F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1B331F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1B331F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B331F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31F" w:rsidRDefault="001B331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B331F" w:rsidRDefault="001B331F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1B331F" w:rsidRPr="00AA7988" w:rsidRDefault="001B331F">
      <w:pPr>
        <w:rPr>
          <w:rFonts w:cs="Times New Roman"/>
        </w:rPr>
      </w:pPr>
    </w:p>
    <w:sectPr w:rsidR="001B331F" w:rsidRPr="00AA798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31F" w:rsidRDefault="001B331F" w:rsidP="00AA79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B331F" w:rsidRDefault="001B331F" w:rsidP="00AA798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31F" w:rsidRDefault="001B331F" w:rsidP="00AA79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B331F" w:rsidRDefault="001B331F" w:rsidP="00AA798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00AD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112D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1F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2F7A"/>
    <w:rsid w:val="003F34DB"/>
    <w:rsid w:val="003F35EB"/>
    <w:rsid w:val="003F3905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4E83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185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AD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A7988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69ED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3B0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2EDF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2EBC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88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A798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798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A7988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79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92</Words>
  <Characters>530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2018-07-21T11:34:00Z</dcterms:created>
  <dcterms:modified xsi:type="dcterms:W3CDTF">2018-08-04T06:22:00Z</dcterms:modified>
</cp:coreProperties>
</file>